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36A3C3" w14:textId="07B7C4EE" w:rsidR="004B7EAA" w:rsidRDefault="004B7EAA" w:rsidP="004B7EAA">
      <w:pPr>
        <w:pStyle w:val="CH"/>
      </w:pPr>
      <w:bookmarkStart w:id="0" w:name="historyclause"/>
      <w:r w:rsidRPr="00B070F5">
        <w:t>3GPP RAN WG</w:t>
      </w:r>
      <w:r>
        <w:t>4</w:t>
      </w:r>
      <w:r w:rsidRPr="00B070F5">
        <w:t xml:space="preserve"> Meeting #</w:t>
      </w:r>
      <w:r w:rsidR="00AD1007">
        <w:t>95e</w:t>
      </w:r>
      <w:r>
        <w:tab/>
      </w:r>
      <w:r>
        <w:tab/>
      </w:r>
      <w:r w:rsidR="00F5017F" w:rsidRPr="00F5017F">
        <w:t>R4-2006330</w:t>
      </w:r>
    </w:p>
    <w:p w14:paraId="2D354E40" w14:textId="21C499A2" w:rsidR="004B7EAA" w:rsidRPr="00FD166F" w:rsidRDefault="00AD1007" w:rsidP="004B7EAA">
      <w:pPr>
        <w:pStyle w:val="CH"/>
        <w:tabs>
          <w:tab w:val="clear" w:pos="7920"/>
        </w:tabs>
        <w:rPr>
          <w:b w:val="0"/>
        </w:rPr>
      </w:pPr>
      <w:r w:rsidRPr="00AD1007">
        <w:t>Electronic meeting, 25th May – 5th June 2020</w:t>
      </w:r>
      <w:r w:rsidR="004B7EAA">
        <w:tab/>
      </w:r>
    </w:p>
    <w:p w14:paraId="39A0EE25" w14:textId="77777777" w:rsidR="00D309CC" w:rsidRDefault="00D309CC" w:rsidP="00D309CC">
      <w:pPr>
        <w:tabs>
          <w:tab w:val="left" w:pos="2160"/>
        </w:tabs>
        <w:rPr>
          <w:rFonts w:ascii="Arial" w:hAnsi="Arial" w:cs="Arial"/>
          <w:b/>
        </w:rPr>
      </w:pPr>
    </w:p>
    <w:p w14:paraId="6DDCE159" w14:textId="31B2AA46" w:rsidR="00D309CC" w:rsidRPr="0008103A" w:rsidRDefault="00D309CC" w:rsidP="00D309CC">
      <w:pPr>
        <w:pStyle w:val="CH"/>
        <w:rPr>
          <w:b w:val="0"/>
        </w:rPr>
      </w:pPr>
      <w:r w:rsidRPr="0008103A">
        <w:t>Agenda item:</w:t>
      </w:r>
      <w:r>
        <w:tab/>
      </w:r>
      <w:r w:rsidR="009B36C8">
        <w:t>4.4.3.2</w:t>
      </w:r>
    </w:p>
    <w:p w14:paraId="4DBE005A" w14:textId="77777777" w:rsidR="00D309CC" w:rsidRPr="0008103A" w:rsidRDefault="00D309CC" w:rsidP="00D309CC">
      <w:pPr>
        <w:pStyle w:val="CH"/>
        <w:rPr>
          <w:b w:val="0"/>
        </w:rPr>
      </w:pPr>
      <w:r>
        <w:t>Source:</w:t>
      </w:r>
      <w:r>
        <w:tab/>
        <w:t>Apple Inc.</w:t>
      </w:r>
    </w:p>
    <w:p w14:paraId="0D2061A1" w14:textId="1A30847F" w:rsidR="00D309CC" w:rsidRPr="00095444" w:rsidRDefault="00D309CC" w:rsidP="005F3794">
      <w:pPr>
        <w:pStyle w:val="CH"/>
        <w:ind w:left="2268" w:hanging="2268"/>
        <w:rPr>
          <w:lang w:val="de-DE"/>
        </w:rPr>
      </w:pPr>
      <w:r w:rsidRPr="0008103A">
        <w:t>Title:</w:t>
      </w:r>
      <w:r w:rsidRPr="0008103A">
        <w:tab/>
      </w:r>
      <w:bookmarkStart w:id="1" w:name="OLE_LINK4"/>
      <w:r w:rsidR="005F3794" w:rsidRPr="005F3794">
        <w:t>Clarification for the definition of the UL duty cycle</w:t>
      </w:r>
      <w:bookmarkEnd w:id="1"/>
    </w:p>
    <w:p w14:paraId="052B1E0C" w14:textId="58ADB910" w:rsidR="00104BC6" w:rsidRDefault="00104BC6" w:rsidP="00D309CC">
      <w:pPr>
        <w:pStyle w:val="CH"/>
      </w:pPr>
      <w:r>
        <w:t>WI/SI:</w:t>
      </w:r>
      <w:r>
        <w:tab/>
      </w:r>
      <w:bookmarkStart w:id="2" w:name="OLE_LINK5"/>
      <w:proofErr w:type="spellStart"/>
      <w:r w:rsidR="006B117F" w:rsidRPr="006B117F">
        <w:t>NR_newRAT</w:t>
      </w:r>
      <w:proofErr w:type="spellEnd"/>
      <w:r w:rsidR="006B117F" w:rsidRPr="006B117F">
        <w:t>-Core</w:t>
      </w:r>
      <w:bookmarkStart w:id="3" w:name="_GoBack"/>
      <w:bookmarkEnd w:id="2"/>
      <w:bookmarkEnd w:id="3"/>
    </w:p>
    <w:p w14:paraId="6C6D1281" w14:textId="3AAA8078" w:rsidR="00104BC6" w:rsidRDefault="00104BC6" w:rsidP="00D309CC">
      <w:pPr>
        <w:pStyle w:val="CH"/>
        <w:rPr>
          <w:b w:val="0"/>
        </w:rPr>
      </w:pPr>
      <w:r>
        <w:t>Release:</w:t>
      </w:r>
      <w:r>
        <w:tab/>
      </w:r>
      <w:r w:rsidRPr="00AE7938">
        <w:t>Rel-</w:t>
      </w:r>
      <w:r w:rsidR="00AE7938" w:rsidRPr="00AE7938">
        <w:t>1</w:t>
      </w:r>
      <w:r w:rsidR="006B117F">
        <w:t>5</w:t>
      </w:r>
    </w:p>
    <w:p w14:paraId="2E4E044D" w14:textId="3CFB5440" w:rsidR="00D309CC" w:rsidRDefault="00D309CC" w:rsidP="00D309CC">
      <w:pPr>
        <w:pStyle w:val="CH"/>
      </w:pPr>
      <w:r>
        <w:t>Document for:</w:t>
      </w:r>
      <w:r>
        <w:tab/>
      </w:r>
      <w:r w:rsidR="00BE00C0">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3F52A4E" w14:textId="7B2435C2" w:rsidR="00F27D95" w:rsidRDefault="006B117F" w:rsidP="00DC7D5D">
      <w:pPr>
        <w:rPr>
          <w:lang w:val="en-US"/>
        </w:rPr>
      </w:pPr>
      <w:r>
        <w:rPr>
          <w:lang w:val="en-US"/>
        </w:rPr>
        <w:t>D</w:t>
      </w:r>
      <w:r w:rsidR="00DC7D5D">
        <w:rPr>
          <w:lang w:val="en-US"/>
        </w:rPr>
        <w:t xml:space="preserve">uring the RAN4#91 meeting a CR was agreed </w:t>
      </w:r>
      <w:r w:rsidR="00DC7D5D">
        <w:rPr>
          <w:lang w:val="en-US"/>
        </w:rPr>
        <w:fldChar w:fldCharType="begin"/>
      </w:r>
      <w:r w:rsidR="00DC7D5D">
        <w:rPr>
          <w:lang w:val="en-US"/>
        </w:rPr>
        <w:instrText xml:space="preserve"> REF _Ref16851234 \r \h </w:instrText>
      </w:r>
      <w:r w:rsidR="00DC7D5D">
        <w:rPr>
          <w:lang w:val="en-US"/>
        </w:rPr>
      </w:r>
      <w:r w:rsidR="00DC7D5D">
        <w:rPr>
          <w:lang w:val="en-US"/>
        </w:rPr>
        <w:fldChar w:fldCharType="separate"/>
      </w:r>
      <w:r>
        <w:rPr>
          <w:lang w:val="en-US"/>
        </w:rPr>
        <w:t>[1]</w:t>
      </w:r>
      <w:r w:rsidR="00DC7D5D">
        <w:rPr>
          <w:lang w:val="en-US"/>
        </w:rPr>
        <w:fldChar w:fldCharType="end"/>
      </w:r>
      <w:r w:rsidR="00DC7D5D">
        <w:rPr>
          <w:lang w:val="en-US"/>
        </w:rPr>
        <w:t xml:space="preserve"> introducing the concept of the "maximum uplink duty cycle" that enables a UE to indicate its preferred maximum uplink duty cycle</w:t>
      </w:r>
      <w:r w:rsidR="00FC1D60">
        <w:rPr>
          <w:lang w:val="en-US"/>
        </w:rPr>
        <w:t xml:space="preserve"> </w:t>
      </w:r>
      <w:r w:rsidR="00DC7D5D">
        <w:rPr>
          <w:lang w:val="en-US"/>
        </w:rPr>
        <w:t xml:space="preserve">to meet the exposure compliance requirements. And the corresponding signaling was introduced by RAN WG2 in </w:t>
      </w:r>
      <w:r w:rsidR="00DC7D5D">
        <w:rPr>
          <w:lang w:val="en-US"/>
        </w:rPr>
        <w:fldChar w:fldCharType="begin"/>
      </w:r>
      <w:r w:rsidR="00DC7D5D">
        <w:rPr>
          <w:lang w:val="en-US"/>
        </w:rPr>
        <w:instrText xml:space="preserve"> REF _Ref16851251 \r \h </w:instrText>
      </w:r>
      <w:r w:rsidR="00DC7D5D">
        <w:rPr>
          <w:lang w:val="en-US"/>
        </w:rPr>
      </w:r>
      <w:r w:rsidR="00DC7D5D">
        <w:rPr>
          <w:lang w:val="en-US"/>
        </w:rPr>
        <w:fldChar w:fldCharType="separate"/>
      </w:r>
      <w:r>
        <w:rPr>
          <w:lang w:val="en-US"/>
        </w:rPr>
        <w:t>[2]</w:t>
      </w:r>
      <w:r w:rsidR="00DC7D5D">
        <w:rPr>
          <w:lang w:val="en-US"/>
        </w:rPr>
        <w:fldChar w:fldCharType="end"/>
      </w:r>
      <w:r w:rsidR="00DC7D5D">
        <w:rPr>
          <w:lang w:val="en-US"/>
        </w:rPr>
        <w:fldChar w:fldCharType="begin"/>
      </w:r>
      <w:r w:rsidR="00DC7D5D">
        <w:rPr>
          <w:lang w:val="en-US"/>
        </w:rPr>
        <w:instrText xml:space="preserve"> REF _Ref16851253 \r \h </w:instrText>
      </w:r>
      <w:r w:rsidR="00DC7D5D">
        <w:rPr>
          <w:lang w:val="en-US"/>
        </w:rPr>
      </w:r>
      <w:r w:rsidR="00DC7D5D">
        <w:rPr>
          <w:lang w:val="en-US"/>
        </w:rPr>
        <w:fldChar w:fldCharType="separate"/>
      </w:r>
      <w:r>
        <w:rPr>
          <w:lang w:val="en-US"/>
        </w:rPr>
        <w:t>[3]</w:t>
      </w:r>
      <w:r w:rsidR="00DC7D5D">
        <w:rPr>
          <w:lang w:val="en-US"/>
        </w:rPr>
        <w:fldChar w:fldCharType="end"/>
      </w:r>
      <w:r w:rsidR="00DC7D5D">
        <w:rPr>
          <w:lang w:val="en-US"/>
        </w:rPr>
        <w:t>.</w:t>
      </w:r>
      <w:r>
        <w:rPr>
          <w:lang w:val="en-US"/>
        </w:rPr>
        <w:t xml:space="preserve"> It is worth noting that RAN WG2 has introduced maximum UL duty cycle signaling in a form of a static UE capability, which means that a UE sets value not only by accounting for its design constraints and limitation, but also assuming certain "reference" behavior. </w:t>
      </w:r>
      <w:r w:rsidR="00F27D95">
        <w:rPr>
          <w:lang w:val="en-US"/>
        </w:rPr>
        <w:t xml:space="preserve">However, as raised during previous RAN WG4 meetings </w:t>
      </w:r>
      <w:r w:rsidR="00F27D95">
        <w:rPr>
          <w:lang w:val="en-US"/>
        </w:rPr>
        <w:fldChar w:fldCharType="begin"/>
      </w:r>
      <w:r w:rsidR="00F27D95">
        <w:rPr>
          <w:lang w:val="en-US"/>
        </w:rPr>
        <w:instrText xml:space="preserve"> REF _Ref36200969 \r \h </w:instrText>
      </w:r>
      <w:r w:rsidR="00F27D95">
        <w:rPr>
          <w:lang w:val="en-US"/>
        </w:rPr>
      </w:r>
      <w:r w:rsidR="00F27D95">
        <w:rPr>
          <w:lang w:val="en-US"/>
        </w:rPr>
        <w:fldChar w:fldCharType="separate"/>
      </w:r>
      <w:r w:rsidR="00F27D95">
        <w:rPr>
          <w:lang w:val="en-US"/>
        </w:rPr>
        <w:t>[4]</w:t>
      </w:r>
      <w:r w:rsidR="00F27D95">
        <w:rPr>
          <w:lang w:val="en-US"/>
        </w:rPr>
        <w:fldChar w:fldCharType="end"/>
      </w:r>
      <w:r w:rsidR="00F27D95">
        <w:rPr>
          <w:lang w:val="en-US"/>
        </w:rPr>
        <w:t xml:space="preserve">, it is not clear which "reference" transmission power is used while reporting maximum UL duty cycle. </w:t>
      </w:r>
    </w:p>
    <w:p w14:paraId="06E92CC7" w14:textId="270FBFEA" w:rsidR="008E7986" w:rsidRDefault="00A936D5" w:rsidP="00DC7D5D">
      <w:r>
        <w:t>In this discussion paper we suggest further clarifying maximum UL duty cycle definition</w:t>
      </w:r>
      <w:r w:rsidR="00A00EA3">
        <w:t>.</w:t>
      </w:r>
      <w:r>
        <w:t xml:space="preserve"> </w:t>
      </w:r>
    </w:p>
    <w:p w14:paraId="22422A55" w14:textId="77777777" w:rsidR="00A00EA3" w:rsidRDefault="00A00EA3" w:rsidP="00DC7D5D"/>
    <w:p w14:paraId="0399F56D" w14:textId="6819B5ED" w:rsidR="00F121EA" w:rsidRDefault="00F121EA" w:rsidP="00F121EA">
      <w:pPr>
        <w:pStyle w:val="Heading1"/>
      </w:pPr>
      <w:r>
        <w:t>2</w:t>
      </w:r>
      <w:r>
        <w:tab/>
      </w:r>
      <w:r w:rsidR="00A936D5">
        <w:t>Maximum UL duty cycle</w:t>
      </w:r>
      <w:r>
        <w:t xml:space="preserve"> </w:t>
      </w:r>
      <w:r w:rsidR="002C1875">
        <w:t>definition</w:t>
      </w:r>
    </w:p>
    <w:p w14:paraId="1696EAD4" w14:textId="28517124" w:rsidR="00055563" w:rsidRDefault="00055563" w:rsidP="00055563">
      <w:pPr>
        <w:pStyle w:val="Heading2"/>
      </w:pPr>
      <w:r>
        <w:t>2.1</w:t>
      </w:r>
      <w:r>
        <w:tab/>
        <w:t>Clarification for the maximum UL duty cycle definition</w:t>
      </w:r>
    </w:p>
    <w:p w14:paraId="0B895A07" w14:textId="646BCCA6" w:rsidR="00F121EA" w:rsidRDefault="00A936D5" w:rsidP="00F121EA">
      <w:r>
        <w:t xml:space="preserve">Referring to agreed RAN WG2 CRs in </w:t>
      </w:r>
      <w:r>
        <w:rPr>
          <w:lang w:val="en-US"/>
        </w:rPr>
        <w:fldChar w:fldCharType="begin"/>
      </w:r>
      <w:r>
        <w:rPr>
          <w:lang w:val="en-US"/>
        </w:rPr>
        <w:instrText xml:space="preserve"> REF _Ref16851251 \r \h </w:instrText>
      </w:r>
      <w:r>
        <w:rPr>
          <w:lang w:val="en-US"/>
        </w:rPr>
      </w:r>
      <w:r>
        <w:rPr>
          <w:lang w:val="en-US"/>
        </w:rPr>
        <w:fldChar w:fldCharType="separate"/>
      </w:r>
      <w:r>
        <w:rPr>
          <w:lang w:val="en-US"/>
        </w:rPr>
        <w:t>[2]</w:t>
      </w:r>
      <w:r>
        <w:rPr>
          <w:lang w:val="en-US"/>
        </w:rPr>
        <w:fldChar w:fldCharType="end"/>
      </w:r>
      <w:r>
        <w:rPr>
          <w:lang w:val="en-US"/>
        </w:rPr>
        <w:fldChar w:fldCharType="begin"/>
      </w:r>
      <w:r>
        <w:rPr>
          <w:lang w:val="en-US"/>
        </w:rPr>
        <w:instrText xml:space="preserve"> REF _Ref16851253 \r \h </w:instrText>
      </w:r>
      <w:r>
        <w:rPr>
          <w:lang w:val="en-US"/>
        </w:rPr>
      </w:r>
      <w:r>
        <w:rPr>
          <w:lang w:val="en-US"/>
        </w:rPr>
        <w:fldChar w:fldCharType="separate"/>
      </w:r>
      <w:r>
        <w:rPr>
          <w:lang w:val="en-US"/>
        </w:rPr>
        <w:t>[3]</w:t>
      </w:r>
      <w:r>
        <w:rPr>
          <w:lang w:val="en-US"/>
        </w:rPr>
        <w:fldChar w:fldCharType="end"/>
      </w:r>
      <w:r>
        <w:t>, current definition of the maximum UL duty cycle in TS 38.306 looks as follows</w:t>
      </w:r>
      <w:r w:rsidR="00F121EA">
        <w:t>.</w:t>
      </w:r>
    </w:p>
    <w:p w14:paraId="5B435821" w14:textId="77777777" w:rsidR="00A936D5" w:rsidRPr="00A936D5" w:rsidRDefault="00A936D5" w:rsidP="0065767E">
      <w:pPr>
        <w:spacing w:before="100" w:beforeAutospacing="1" w:after="100" w:afterAutospacing="1"/>
        <w:ind w:left="567"/>
        <w:rPr>
          <w:rFonts w:ascii="Helvetica" w:hAnsi="Helvetica"/>
          <w:color w:val="000000"/>
          <w:sz w:val="18"/>
          <w:szCs w:val="18"/>
          <w:lang w:val="de-DE" w:eastAsia="en-GB"/>
        </w:rPr>
      </w:pPr>
      <w:r w:rsidRPr="00A936D5">
        <w:rPr>
          <w:rFonts w:ascii="Helvetica" w:hAnsi="Helvetica"/>
          <w:b/>
          <w:bCs/>
          <w:i/>
          <w:iCs/>
          <w:color w:val="000000"/>
          <w:sz w:val="18"/>
          <w:szCs w:val="18"/>
          <w:lang w:eastAsia="en-GB"/>
        </w:rPr>
        <w:t>maxUplinkDutyCycle-FR2</w:t>
      </w:r>
    </w:p>
    <w:p w14:paraId="4198C2A1" w14:textId="1E4CCAF2" w:rsidR="00A936D5" w:rsidRPr="00A936D5" w:rsidRDefault="00A936D5" w:rsidP="0065767E">
      <w:pPr>
        <w:spacing w:after="0"/>
        <w:ind w:left="567"/>
        <w:rPr>
          <w:sz w:val="24"/>
          <w:szCs w:val="24"/>
          <w:lang w:val="de-DE" w:eastAsia="en-GB"/>
        </w:rPr>
      </w:pPr>
      <w:r w:rsidRPr="00A936D5">
        <w:rPr>
          <w:color w:val="000000"/>
          <w:lang w:eastAsia="en-GB"/>
        </w:rPr>
        <w:t>Indicates the maximum percentage of </w:t>
      </w:r>
      <w:r>
        <w:rPr>
          <w:color w:val="000000"/>
          <w:lang w:eastAsia="en-GB"/>
        </w:rPr>
        <w:t xml:space="preserve">symbols </w:t>
      </w:r>
      <w:r w:rsidRPr="00A936D5">
        <w:rPr>
          <w:color w:val="000000"/>
          <w:lang w:eastAsia="en-GB"/>
        </w:rPr>
        <w:t>during 1s that can be scheduled for uplink transmission so as to ensure compliance with applicable electromagnetic power density exposure requirements provided by regulatory bodies. This field is applicable for all power classes UE in FR2 as specified in TS38.101-2 [3]. Value n15 corresponds to 15%, value n20 corresponds to 20% and so on. If the field is absent or the percentage of uplink symbols transmitted within any 1s evaluation period is larger than </w:t>
      </w:r>
      <w:r w:rsidRPr="00A936D5">
        <w:rPr>
          <w:i/>
          <w:iCs/>
          <w:color w:val="000000"/>
          <w:lang w:eastAsia="en-GB"/>
        </w:rPr>
        <w:t>maxUplinkDutyCycle-FR2</w:t>
      </w:r>
      <w:r w:rsidRPr="00A936D5">
        <w:rPr>
          <w:color w:val="000000"/>
          <w:lang w:eastAsia="en-GB"/>
        </w:rPr>
        <w:t>, the UE behaviour is specified in TS38.101-2 [3].</w:t>
      </w:r>
    </w:p>
    <w:p w14:paraId="5CB57A57" w14:textId="77777777" w:rsidR="00A936D5" w:rsidRPr="00A936D5" w:rsidRDefault="00A936D5" w:rsidP="00F121EA">
      <w:pPr>
        <w:rPr>
          <w:lang w:val="de-DE"/>
        </w:rPr>
      </w:pPr>
    </w:p>
    <w:p w14:paraId="2B12E115" w14:textId="77777777" w:rsidR="007C6770" w:rsidRDefault="00A936D5" w:rsidP="00A936D5">
      <w:r>
        <w:t>As already mentioned in the Introduction part, it is not clear which reference transmission power is assumed for the UE to estimate its preferred UL duty cycle</w:t>
      </w:r>
      <w:r w:rsidR="00F121EA">
        <w:t xml:space="preserve">. </w:t>
      </w:r>
      <w:r>
        <w:t>It would be logical to assume worst case scenario that the</w:t>
      </w:r>
      <w:r w:rsidR="00C61A30">
        <w:t xml:space="preserve"> UE</w:t>
      </w:r>
      <w:r>
        <w:t xml:space="preserve"> </w:t>
      </w:r>
      <w:r w:rsidRPr="00FC1D60">
        <w:rPr>
          <w:i/>
          <w:iCs/>
        </w:rPr>
        <w:t>maximum</w:t>
      </w:r>
      <w:r>
        <w:t xml:space="preserve"> transmission power is used, but the definition does not mention it explicitly. </w:t>
      </w:r>
      <w:r w:rsidR="00C61A30">
        <w:t xml:space="preserve">Otherwise, it is not clear how a UE can indicate the preferred UL duty cycle, because the actual transmission power obviously depends on the radio conditions and how many RBs the network scheduler allocates. </w:t>
      </w:r>
      <w:r w:rsidR="00366CA4">
        <w:t>In fact</w:t>
      </w:r>
      <w:r>
        <w:t xml:space="preserve">, using maximum transmission power as a reference point of the maximum UL duty cycle definition </w:t>
      </w:r>
      <w:r w:rsidR="004A3A87">
        <w:t xml:space="preserve">can simplify network implementation because the network scheduler will know that applying that duty cycle, irrespective of the actual UE transmission power, can avoid P-MPR. At the same time, it </w:t>
      </w:r>
      <w:r>
        <w:t xml:space="preserve">can </w:t>
      </w:r>
      <w:r w:rsidR="004A3A87">
        <w:t xml:space="preserve">also </w:t>
      </w:r>
      <w:r>
        <w:t xml:space="preserve">help network scheduler to optimize its operation when a </w:t>
      </w:r>
      <w:r w:rsidR="00FC1D60">
        <w:t xml:space="preserve">UE transmits at a </w:t>
      </w:r>
      <w:r>
        <w:t xml:space="preserve">lower transmission power. As an example, if a UE indicates </w:t>
      </w:r>
      <w:r w:rsidR="00C61A30">
        <w:t>1</w:t>
      </w:r>
      <w:r>
        <w:t xml:space="preserve">5% maximum UL duty cycle for the maximum transmission power of e.g. 23dBm, then the network scheduler can consider </w:t>
      </w:r>
      <w:r w:rsidR="00C61A30">
        <w:t>30</w:t>
      </w:r>
      <w:r w:rsidR="00366CA4">
        <w:t xml:space="preserve">% duty cycle if a UE average transmission power stays at the level of 20dBm. </w:t>
      </w:r>
      <w:r w:rsidR="00766AA1">
        <w:t>It is of course up to the network implementation whether to use always the same duty cycle or scale it accordingly, but</w:t>
      </w:r>
      <w:r w:rsidR="00366CA4">
        <w:t xml:space="preserve"> a clear definition of the reference transmission power will benefit both UE design and the network scheduler</w:t>
      </w:r>
      <w:r w:rsidR="00C61A30">
        <w:t xml:space="preserve"> implementation</w:t>
      </w:r>
      <w:r w:rsidR="00366CA4">
        <w:t>.</w:t>
      </w:r>
    </w:p>
    <w:p w14:paraId="2DB7EA25" w14:textId="00BF3C8E" w:rsidR="001A2D84" w:rsidRDefault="007C6770" w:rsidP="00A936D5">
      <w:r>
        <w:lastRenderedPageBreak/>
        <w:t xml:space="preserve">As also discussed during the RAN4#94e </w:t>
      </w:r>
      <w:r w:rsidR="009B4CAD">
        <w:t xml:space="preserve">and RAN4#94bis-e </w:t>
      </w:r>
      <w:r>
        <w:t>meeting, it is</w:t>
      </w:r>
      <w:r w:rsidR="00A936D5">
        <w:t xml:space="preserve"> </w:t>
      </w:r>
      <w:r>
        <w:t xml:space="preserve">necessary to clarify how to define "maximum transmission power". Referring to TS 38.101-2, each UE has associated power class, which in turn governs maximum TRP and EIRP. </w:t>
      </w:r>
      <w:r w:rsidR="009B4CAD">
        <w:t xml:space="preserve">On the one hand, emission requirements are defined based on TRP; but on the other hand, EIRP </w:t>
      </w:r>
      <w:r w:rsidR="00F56EBA">
        <w:t>directly</w:t>
      </w:r>
      <w:r w:rsidR="009B4CAD">
        <w:t xml:space="preserve"> translates into the maximum power density that it is more relevant for </w:t>
      </w:r>
      <w:r w:rsidR="00F56EBA">
        <w:t xml:space="preserve">compliance with </w:t>
      </w:r>
      <w:r w:rsidR="009B4CAD">
        <w:t>the</w:t>
      </w:r>
      <w:r w:rsidR="00F56EBA">
        <w:t xml:space="preserve"> relevant</w:t>
      </w:r>
      <w:r w:rsidR="009B4CAD">
        <w:t xml:space="preserve"> MPE </w:t>
      </w:r>
      <w:r w:rsidR="00F56EBA">
        <w:t>regulation</w:t>
      </w:r>
      <w:r w:rsidR="009B4CAD">
        <w:t xml:space="preserve">. However, it should be noted that from the viewpoint of the proposed clarification for the preferred maximum UL duty cycle, </w:t>
      </w:r>
      <w:r w:rsidR="00F56EBA">
        <w:t>the distinction between</w:t>
      </w:r>
      <w:r w:rsidR="009B4CAD">
        <w:t xml:space="preserve"> TRP </w:t>
      </w:r>
      <w:r w:rsidR="00F56EBA">
        <w:t xml:space="preserve">and </w:t>
      </w:r>
      <w:r w:rsidR="009B4CAD">
        <w:t>EIRP</w:t>
      </w:r>
      <w:r w:rsidR="00F56EBA">
        <w:t xml:space="preserve"> in the definition is not critical</w:t>
      </w:r>
      <w:r w:rsidR="009B4CAD">
        <w:t xml:space="preserve">. </w:t>
      </w:r>
      <w:r w:rsidR="00F56EBA">
        <w:t>I</w:t>
      </w:r>
      <w:r w:rsidR="009B4CAD">
        <w:t>f a UE transmits</w:t>
      </w:r>
      <w:r w:rsidR="00F121EA">
        <w:t xml:space="preserve"> </w:t>
      </w:r>
      <w:r w:rsidR="009B4CAD">
        <w:t xml:space="preserve">at maximum TRP, it will have maximum EIRP, and vice versa. </w:t>
      </w:r>
      <w:r w:rsidR="007565AB">
        <w:t xml:space="preserve">Thus, it should be enough for the network to know that a certain UL duty cycle value corresponds to the maximum transmission power, either TRP or EIRP. </w:t>
      </w:r>
      <w:r w:rsidR="009B4CAD">
        <w:t xml:space="preserve">It is </w:t>
      </w:r>
      <w:r w:rsidR="007565AB">
        <w:t>of course</w:t>
      </w:r>
      <w:r w:rsidR="009B4CAD">
        <w:t xml:space="preserve"> true that with the maximum EIRP we cannot assume the same power density in all the directions, </w:t>
      </w:r>
      <w:r w:rsidR="00F56EBA">
        <w:t>but this capability does not define any requirements on the direction in which maximum EIRP is achieved</w:t>
      </w:r>
      <w:r w:rsidR="009B4CAD">
        <w:t>. It will be effectively up to the UE implementation to take certain assumptions, e.g. assume the worst</w:t>
      </w:r>
      <w:r w:rsidR="007565AB">
        <w:t>-</w:t>
      </w:r>
      <w:r w:rsidR="009B4CAD">
        <w:t>case scenario when the beam always point</w:t>
      </w:r>
      <w:r w:rsidR="007565AB">
        <w:t xml:space="preserve">s </w:t>
      </w:r>
      <w:r w:rsidR="009B4CAD">
        <w:t xml:space="preserve">towards a user, and </w:t>
      </w:r>
      <w:r w:rsidR="007565AB">
        <w:t>dimension</w:t>
      </w:r>
      <w:r w:rsidR="009B4CAD">
        <w:t xml:space="preserve"> accordingly the UL duty cycle.  </w:t>
      </w:r>
    </w:p>
    <w:p w14:paraId="2DE9A0A4" w14:textId="290A7472" w:rsidR="00366CA4" w:rsidRDefault="00366CA4" w:rsidP="00FC1D60">
      <w:pPr>
        <w:pStyle w:val="Proposal"/>
      </w:pPr>
      <w:bookmarkStart w:id="4" w:name="_Toc23760633"/>
      <w:bookmarkStart w:id="5" w:name="_Toc23761001"/>
      <w:bookmarkStart w:id="6" w:name="_Toc23761395"/>
      <w:bookmarkStart w:id="7" w:name="_Toc23865352"/>
      <w:bookmarkStart w:id="8" w:name="_Toc36201400"/>
      <w:bookmarkStart w:id="9" w:name="_Toc36203795"/>
      <w:bookmarkStart w:id="10" w:name="_Toc36203973"/>
      <w:bookmarkStart w:id="11" w:name="_Toc40169907"/>
      <w:bookmarkStart w:id="12" w:name="_Toc40461027"/>
      <w:r>
        <w:t>Proposal 1:</w:t>
      </w:r>
      <w:r>
        <w:tab/>
        <w:t xml:space="preserve">Clarify that </w:t>
      </w:r>
      <w:r w:rsidR="00146EEC">
        <w:t>the</w:t>
      </w:r>
      <w:r>
        <w:t xml:space="preserve"> UE maximum </w:t>
      </w:r>
      <w:r w:rsidR="007565AB">
        <w:t>TRP or EIRP</w:t>
      </w:r>
      <w:r w:rsidR="007C6770">
        <w:t xml:space="preserve"> (</w:t>
      </w:r>
      <w:r w:rsidR="004A3A87">
        <w:t>as governed by its power class</w:t>
      </w:r>
      <w:r w:rsidR="007C6770">
        <w:t>)</w:t>
      </w:r>
      <w:r>
        <w:t xml:space="preserve"> is assumed for the definition of the Rel-15 maximum UL duty cycle.</w:t>
      </w:r>
      <w:bookmarkEnd w:id="4"/>
      <w:bookmarkEnd w:id="5"/>
      <w:bookmarkEnd w:id="6"/>
      <w:bookmarkEnd w:id="7"/>
      <w:bookmarkEnd w:id="8"/>
      <w:bookmarkEnd w:id="9"/>
      <w:bookmarkEnd w:id="10"/>
      <w:bookmarkEnd w:id="11"/>
      <w:bookmarkEnd w:id="12"/>
    </w:p>
    <w:p w14:paraId="47B38387" w14:textId="193DA59D" w:rsidR="00FC1D60" w:rsidRDefault="00F56EBA" w:rsidP="00366CA4">
      <w:r>
        <w:t>We have a slight preference toward defining the capability in terms of maximum TRP and can also compromise to the EIRP-based definition.</w:t>
      </w:r>
    </w:p>
    <w:p w14:paraId="37AD14B5" w14:textId="58A1FC36" w:rsidR="00366CA4" w:rsidRDefault="00366CA4" w:rsidP="00366CA4">
      <w:r>
        <w:t>Finally, as the maximum UL duty definition is captured in RAN WG2 specifications, we suggest sending LS to introduce</w:t>
      </w:r>
      <w:r w:rsidR="00293466">
        <w:t xml:space="preserve"> the corresponding changes to TS 38.306.</w:t>
      </w:r>
      <w:r>
        <w:t xml:space="preserve"> </w:t>
      </w:r>
      <w:r w:rsidR="005806B7">
        <w:t>Improved definition may look as presented below:</w:t>
      </w:r>
    </w:p>
    <w:p w14:paraId="676887CA" w14:textId="77777777" w:rsidR="005806B7" w:rsidRPr="00A936D5" w:rsidRDefault="005806B7" w:rsidP="0065767E">
      <w:pPr>
        <w:spacing w:before="100" w:beforeAutospacing="1" w:after="100" w:afterAutospacing="1"/>
        <w:ind w:left="567"/>
        <w:rPr>
          <w:rFonts w:ascii="Helvetica" w:hAnsi="Helvetica"/>
          <w:color w:val="000000"/>
          <w:sz w:val="18"/>
          <w:szCs w:val="18"/>
          <w:lang w:val="de-DE" w:eastAsia="en-GB"/>
        </w:rPr>
      </w:pPr>
      <w:r w:rsidRPr="00A936D5">
        <w:rPr>
          <w:rFonts w:ascii="Helvetica" w:hAnsi="Helvetica"/>
          <w:b/>
          <w:bCs/>
          <w:i/>
          <w:iCs/>
          <w:color w:val="000000"/>
          <w:sz w:val="18"/>
          <w:szCs w:val="18"/>
          <w:lang w:eastAsia="en-GB"/>
        </w:rPr>
        <w:t>maxUplinkDutyCycle-FR2</w:t>
      </w:r>
    </w:p>
    <w:p w14:paraId="43FBF9F3" w14:textId="5A3E1334" w:rsidR="000A62E3" w:rsidRDefault="005806B7" w:rsidP="0065767E">
      <w:pPr>
        <w:ind w:left="567"/>
        <w:rPr>
          <w:color w:val="000000"/>
          <w:lang w:eastAsia="en-GB"/>
        </w:rPr>
      </w:pPr>
      <w:r w:rsidRPr="00A936D5">
        <w:rPr>
          <w:color w:val="000000"/>
          <w:lang w:eastAsia="en-GB"/>
        </w:rPr>
        <w:t>Indicates the maximum percentage of </w:t>
      </w:r>
      <w:r>
        <w:rPr>
          <w:color w:val="000000"/>
          <w:lang w:eastAsia="en-GB"/>
        </w:rPr>
        <w:t xml:space="preserve">symbols </w:t>
      </w:r>
      <w:r w:rsidRPr="00A936D5">
        <w:rPr>
          <w:color w:val="000000"/>
          <w:lang w:eastAsia="en-GB"/>
        </w:rPr>
        <w:t xml:space="preserve">during 1s that can be scheduled for uplink transmission </w:t>
      </w:r>
      <w:r w:rsidRPr="005806B7">
        <w:rPr>
          <w:color w:val="FF0000"/>
          <w:u w:val="single"/>
          <w:lang w:eastAsia="en-GB"/>
        </w:rPr>
        <w:t xml:space="preserve">at the </w:t>
      </w:r>
      <w:r w:rsidR="00E32503">
        <w:rPr>
          <w:color w:val="FF0000"/>
          <w:u w:val="single"/>
          <w:lang w:eastAsia="en-GB"/>
        </w:rPr>
        <w:t xml:space="preserve">UE </w:t>
      </w:r>
      <w:r>
        <w:rPr>
          <w:color w:val="FF0000"/>
          <w:u w:val="single"/>
          <w:lang w:eastAsia="en-GB"/>
        </w:rPr>
        <w:t xml:space="preserve">maximum </w:t>
      </w:r>
      <w:r w:rsidR="007C6770">
        <w:rPr>
          <w:color w:val="FF0000"/>
          <w:u w:val="single"/>
          <w:lang w:eastAsia="en-GB"/>
        </w:rPr>
        <w:t xml:space="preserve">total radiated </w:t>
      </w:r>
      <w:r w:rsidRPr="005806B7">
        <w:rPr>
          <w:color w:val="FF0000"/>
          <w:u w:val="single"/>
          <w:lang w:eastAsia="en-GB"/>
        </w:rPr>
        <w:t xml:space="preserve">power </w:t>
      </w:r>
      <w:r w:rsidRPr="00A936D5">
        <w:rPr>
          <w:color w:val="000000"/>
          <w:lang w:eastAsia="en-GB"/>
        </w:rPr>
        <w:t>so as to ensure compliance with applicable electromagnetic power density exposure requirements provided by regulatory bodies. This field is applicable for all power classes UE in FR2 as specified in TS38.101-2 [3]. Value n15 corresponds to 15%, value n20 corresponds to 20% and so on. If the field is absent or the percentage of uplink symbols transmitted within any 1s evaluation period is larger than </w:t>
      </w:r>
      <w:r w:rsidRPr="00A936D5">
        <w:rPr>
          <w:i/>
          <w:iCs/>
          <w:color w:val="000000"/>
          <w:lang w:eastAsia="en-GB"/>
        </w:rPr>
        <w:t>maxUplinkDutyCycle-FR2</w:t>
      </w:r>
      <w:r w:rsidRPr="00A936D5">
        <w:rPr>
          <w:color w:val="000000"/>
          <w:lang w:eastAsia="en-GB"/>
        </w:rPr>
        <w:t>, the UE behaviour is specified in TS38.101-2 [3].</w:t>
      </w:r>
    </w:p>
    <w:p w14:paraId="2613A806" w14:textId="77777777" w:rsidR="0065767E" w:rsidRPr="0065767E" w:rsidRDefault="0065767E" w:rsidP="0065767E">
      <w:pPr>
        <w:ind w:left="567"/>
        <w:rPr>
          <w:color w:val="000000"/>
          <w:lang w:eastAsia="en-GB"/>
        </w:rPr>
      </w:pPr>
    </w:p>
    <w:p w14:paraId="2A84E4D7" w14:textId="18CA87A9" w:rsidR="000A62E3" w:rsidRDefault="000A62E3" w:rsidP="000A62E3">
      <w:pPr>
        <w:pStyle w:val="Proposal"/>
      </w:pPr>
      <w:bookmarkStart w:id="13" w:name="_Toc23761003"/>
      <w:bookmarkStart w:id="14" w:name="_Toc23761397"/>
      <w:bookmarkStart w:id="15" w:name="_Toc23865353"/>
      <w:bookmarkStart w:id="16" w:name="_Toc36201401"/>
      <w:bookmarkStart w:id="17" w:name="_Toc36203796"/>
      <w:bookmarkStart w:id="18" w:name="_Toc36203974"/>
      <w:bookmarkStart w:id="19" w:name="_Toc40169908"/>
      <w:bookmarkStart w:id="20" w:name="_Toc40461028"/>
      <w:r>
        <w:t>Proposal 2:</w:t>
      </w:r>
      <w:r>
        <w:tab/>
        <w:t xml:space="preserve">Send LS to </w:t>
      </w:r>
      <w:proofErr w:type="gramStart"/>
      <w:r>
        <w:t>RAN</w:t>
      </w:r>
      <w:proofErr w:type="gramEnd"/>
      <w:r>
        <w:t xml:space="preserve"> WG2 asking to introduce further clarifications into the definition of maximum UL duty cycle.</w:t>
      </w:r>
      <w:bookmarkEnd w:id="13"/>
      <w:bookmarkEnd w:id="14"/>
      <w:bookmarkEnd w:id="15"/>
      <w:bookmarkEnd w:id="16"/>
      <w:bookmarkEnd w:id="17"/>
      <w:bookmarkEnd w:id="18"/>
      <w:bookmarkEnd w:id="19"/>
      <w:bookmarkEnd w:id="20"/>
    </w:p>
    <w:p w14:paraId="32516594" w14:textId="77777777" w:rsidR="0065767E" w:rsidRDefault="0065767E" w:rsidP="0065767E"/>
    <w:p w14:paraId="386CC135" w14:textId="2165D20F" w:rsidR="00055563" w:rsidRDefault="00055563" w:rsidP="00055563">
      <w:pPr>
        <w:pStyle w:val="Heading2"/>
      </w:pPr>
      <w:r>
        <w:t>2.2</w:t>
      </w:r>
      <w:r>
        <w:tab/>
        <w:t>Further specification impact in RAN WG4</w:t>
      </w:r>
    </w:p>
    <w:p w14:paraId="47B87935" w14:textId="77777777" w:rsidR="00055563" w:rsidRDefault="0065767E" w:rsidP="0065767E">
      <w:r>
        <w:t xml:space="preserve">If </w:t>
      </w:r>
      <w:r w:rsidR="001F0BA7">
        <w:t>proposed changes are agreeable</w:t>
      </w:r>
      <w:r>
        <w:t xml:space="preserve">, we </w:t>
      </w:r>
      <w:r w:rsidR="00C61A30">
        <w:t>also ask RAN WG4 to</w:t>
      </w:r>
      <w:r>
        <w:t xml:space="preserve"> clarify </w:t>
      </w:r>
      <w:r w:rsidR="00C61A30">
        <w:t xml:space="preserve">whether we need to </w:t>
      </w:r>
      <w:r w:rsidR="00055563">
        <w:t xml:space="preserve">introduce further </w:t>
      </w:r>
      <w:r w:rsidR="00C61A30">
        <w:t>change</w:t>
      </w:r>
      <w:r w:rsidR="00055563">
        <w:t>s</w:t>
      </w:r>
      <w:r w:rsidR="00C61A30">
        <w:t xml:space="preserve"> </w:t>
      </w:r>
      <w:r w:rsidR="00055563">
        <w:t xml:space="preserve">in TS 38.101-2, </w:t>
      </w:r>
      <w:r>
        <w:t>sub-clause 6.2.4</w:t>
      </w:r>
      <w:r w:rsidR="00055563">
        <w:t>.</w:t>
      </w:r>
      <w:r w:rsidR="002D5581">
        <w:t xml:space="preserve"> </w:t>
      </w:r>
    </w:p>
    <w:p w14:paraId="51FD1298" w14:textId="77777777" w:rsidR="00055563" w:rsidRDefault="00055563" w:rsidP="0065767E">
      <w:r>
        <w:t xml:space="preserve">Firstly, there is no definition of maxUplinkDutyCycle-FR2 in TS 38.101-2, but instead a reference to TS 38.306 is used. It is worth checking whether we can keep things as it is or whether some clarifications are needed. </w:t>
      </w:r>
    </w:p>
    <w:p w14:paraId="2CC32906" w14:textId="0B0ECDE2" w:rsidR="0065767E" w:rsidRDefault="00055563" w:rsidP="0065767E">
      <w:r>
        <w:t>Secondly, if</w:t>
      </w:r>
      <w:r w:rsidR="002D5581">
        <w:t xml:space="preserve"> a UE transmits at the maximum transmission power and the percentage of allocated uplink symbols within any 1s evaluation period exceeds the signalled value, then a UE can apply P-MPR</w:t>
      </w:r>
      <w:r>
        <w:t>;</w:t>
      </w:r>
      <w:r w:rsidR="00C61A30">
        <w:t xml:space="preserve"> and that is what </w:t>
      </w:r>
      <w:r>
        <w:t>a UE</w:t>
      </w:r>
      <w:r w:rsidR="00C61A30">
        <w:t xml:space="preserve"> will most likely do</w:t>
      </w:r>
      <w:r w:rsidR="002D5581">
        <w:t xml:space="preserve">. At the same time, a UE transmitting at a lower transmission power can be scheduled more frequently and still </w:t>
      </w:r>
      <w:r w:rsidR="00C61A30">
        <w:t xml:space="preserve">can </w:t>
      </w:r>
      <w:r w:rsidR="002D5581">
        <w:t xml:space="preserve">meet the regulatory requirements without applying P-MPR. </w:t>
      </w:r>
      <w:r w:rsidR="00C61A30">
        <w:t xml:space="preserve">The paragraph below from TS 38.101-2 may give a misleading impression that a UE will always apply P-MPR. </w:t>
      </w:r>
    </w:p>
    <w:p w14:paraId="2571E35E" w14:textId="77777777" w:rsidR="00055563" w:rsidRDefault="00055563" w:rsidP="0065767E">
      <w:pPr>
        <w:ind w:left="567"/>
      </w:pPr>
      <w:bookmarkStart w:id="21" w:name="_Hlk8895418"/>
      <w:r w:rsidRPr="00055563">
        <w:rPr>
          <w:highlight w:val="yellow"/>
        </w:rPr>
        <w:t>maxUplinkDutyCycle-FR2, as defined in TS 38.306 [14], is a UE capability to facilitate electromagnetic power density exposure requirements</w:t>
      </w:r>
      <w:r w:rsidRPr="00055563">
        <w:t xml:space="preserve">. This UE capability is applicable to all FR2 power classes </w:t>
      </w:r>
    </w:p>
    <w:p w14:paraId="3C0B2B74" w14:textId="20E58203" w:rsidR="0065767E" w:rsidRDefault="0065767E" w:rsidP="0065767E">
      <w:pPr>
        <w:ind w:left="567"/>
      </w:pPr>
      <w:r w:rsidRPr="0065767E">
        <w:t xml:space="preserve">If the field of UE capability </w:t>
      </w:r>
      <w:r w:rsidRPr="0065767E">
        <w:rPr>
          <w:i/>
        </w:rPr>
        <w:t>maxUplinkDutyCycle-FR2</w:t>
      </w:r>
      <w:r w:rsidRPr="0065767E">
        <w:t xml:space="preserve"> is present and the percentage of </w:t>
      </w:r>
      <w:r w:rsidRPr="0065767E">
        <w:rPr>
          <w:highlight w:val="yellow"/>
        </w:rPr>
        <w:t xml:space="preserve">uplink symbols transmitted within any 1 s evaluation period is larger than </w:t>
      </w:r>
      <w:r w:rsidRPr="0065767E">
        <w:rPr>
          <w:i/>
          <w:highlight w:val="yellow"/>
        </w:rPr>
        <w:t>maxUplinkDutyCycle-FR2</w:t>
      </w:r>
      <w:r w:rsidRPr="0065767E">
        <w:t xml:space="preserve">, the UE follows the uplink scheduling and </w:t>
      </w:r>
      <w:r w:rsidRPr="00C61A30">
        <w:rPr>
          <w:highlight w:val="yellow"/>
        </w:rPr>
        <w:t>can</w:t>
      </w:r>
      <w:r w:rsidRPr="0065767E">
        <w:t xml:space="preserve"> apply P-</w:t>
      </w:r>
      <w:proofErr w:type="spellStart"/>
      <w:proofErr w:type="gramStart"/>
      <w:r w:rsidRPr="0065767E">
        <w:t>MPR</w:t>
      </w:r>
      <w:r w:rsidRPr="0065767E">
        <w:rPr>
          <w:vertAlign w:val="subscript"/>
        </w:rPr>
        <w:t>f,c</w:t>
      </w:r>
      <w:bookmarkEnd w:id="21"/>
      <w:proofErr w:type="spellEnd"/>
      <w:r w:rsidRPr="0065767E">
        <w:t>.</w:t>
      </w:r>
      <w:proofErr w:type="gramEnd"/>
    </w:p>
    <w:p w14:paraId="1FB96703" w14:textId="77777777" w:rsidR="00055563" w:rsidRPr="0065767E" w:rsidRDefault="00055563" w:rsidP="0065767E">
      <w:pPr>
        <w:ind w:left="567"/>
      </w:pPr>
    </w:p>
    <w:p w14:paraId="29439630" w14:textId="160926F5" w:rsidR="00055563" w:rsidRDefault="00055563" w:rsidP="00055563">
      <w:pPr>
        <w:pStyle w:val="Proposal"/>
      </w:pPr>
      <w:bookmarkStart w:id="22" w:name="_Toc40169909"/>
      <w:bookmarkStart w:id="23" w:name="_Toc40461029"/>
      <w:r>
        <w:t>Proposal 3:</w:t>
      </w:r>
      <w:r>
        <w:tab/>
        <w:t xml:space="preserve">Check whether further changes in TS 38.101-2 are needed or it is enough to clarify the </w:t>
      </w:r>
      <w:r w:rsidRPr="00055563">
        <w:t>definition of maximum UL duty cycle</w:t>
      </w:r>
      <w:r>
        <w:t xml:space="preserve"> in TS 38.306.</w:t>
      </w:r>
      <w:bookmarkEnd w:id="22"/>
      <w:bookmarkEnd w:id="23"/>
    </w:p>
    <w:p w14:paraId="42045A5B" w14:textId="26B1A13A" w:rsidR="0065767E" w:rsidRDefault="0065767E" w:rsidP="0065767E"/>
    <w:p w14:paraId="0782FE53" w14:textId="77777777" w:rsidR="00055563" w:rsidRDefault="00055563" w:rsidP="00055563"/>
    <w:p w14:paraId="34C99636" w14:textId="77777777" w:rsidR="008E7986" w:rsidRDefault="008E7986" w:rsidP="008E7986">
      <w:pPr>
        <w:pStyle w:val="Heading1"/>
      </w:pPr>
      <w:r>
        <w:t>3</w:t>
      </w:r>
      <w:r>
        <w:tab/>
        <w:t>Conclusions</w:t>
      </w:r>
    </w:p>
    <w:p w14:paraId="4F71097F" w14:textId="46C65170" w:rsidR="00E0246E" w:rsidRDefault="00C02233" w:rsidP="00E0246E">
      <w:pPr>
        <w:rPr>
          <w:noProof/>
        </w:rPr>
      </w:pPr>
      <w:r>
        <w:t xml:space="preserve">In this discussion paper we have presented our </w:t>
      </w:r>
      <w:r w:rsidR="0060765C">
        <w:t>concerns for the current definition of the maximum UL duty cycle</w:t>
      </w:r>
      <w:r w:rsidR="00E72324">
        <w:t>.</w:t>
      </w:r>
      <w:r w:rsidR="0060765C">
        <w:t xml:space="preserve"> As it is not clear which reference transmission power </w:t>
      </w:r>
      <w:r w:rsidR="00E32503">
        <w:t xml:space="preserve">is assumed </w:t>
      </w:r>
      <w:r w:rsidR="0060765C">
        <w:t xml:space="preserve">for reporting the maximum cycle value, it is </w:t>
      </w:r>
      <w:r w:rsidR="009E2EFD">
        <w:t xml:space="preserve">somewhat </w:t>
      </w:r>
      <w:r w:rsidR="0060765C">
        <w:t xml:space="preserve">ambiguous for both UE and network side how it can be used in the </w:t>
      </w:r>
      <w:r w:rsidR="009E2EFD">
        <w:t xml:space="preserve">most </w:t>
      </w:r>
      <w:r w:rsidR="0060765C">
        <w:t>efficient way.</w:t>
      </w:r>
      <w:r w:rsidR="002B7BC7">
        <w:rPr>
          <w:noProof/>
        </w:rPr>
        <w:t xml:space="preserve">  </w:t>
      </w:r>
      <w:r w:rsidR="009E2EFD">
        <w:rPr>
          <w:noProof/>
        </w:rPr>
        <w:t>Thus, we suggest clarifying that the UE maximum transmission power is used a reference point.</w:t>
      </w:r>
    </w:p>
    <w:p w14:paraId="59D2A82F" w14:textId="77777777" w:rsidR="00E32503" w:rsidRDefault="00E32503" w:rsidP="00E0246E"/>
    <w:p w14:paraId="51E7C048" w14:textId="77777777" w:rsidR="00E24FCC" w:rsidRDefault="00E0246E">
      <w:pPr>
        <w:pStyle w:val="TOC1"/>
        <w:rPr>
          <w:rFonts w:asciiTheme="minorHAnsi" w:eastAsiaTheme="minorEastAsia" w:hAnsiTheme="minorHAnsi" w:cstheme="minorBidi"/>
          <w:b w:val="0"/>
          <w:bCs w:val="0"/>
          <w:noProof/>
          <w:sz w:val="24"/>
          <w:szCs w:val="24"/>
          <w:lang w:val="de-DE" w:eastAsia="ko-KR"/>
        </w:rPr>
      </w:pPr>
      <w:r>
        <w:rPr>
          <w:b w:val="0"/>
          <w:bCs w:val="0"/>
        </w:rPr>
        <w:fldChar w:fldCharType="begin"/>
      </w:r>
      <w:r>
        <w:instrText xml:space="preserve"> TOC \n \t "Proposal,1" </w:instrText>
      </w:r>
      <w:r>
        <w:rPr>
          <w:b w:val="0"/>
          <w:bCs w:val="0"/>
        </w:rPr>
        <w:fldChar w:fldCharType="separate"/>
      </w:r>
      <w:r w:rsidR="00E24FCC">
        <w:rPr>
          <w:noProof/>
        </w:rPr>
        <w:t>Proposal 1:</w:t>
      </w:r>
      <w:r w:rsidR="00E24FCC">
        <w:rPr>
          <w:rFonts w:asciiTheme="minorHAnsi" w:eastAsiaTheme="minorEastAsia" w:hAnsiTheme="minorHAnsi" w:cstheme="minorBidi"/>
          <w:b w:val="0"/>
          <w:bCs w:val="0"/>
          <w:noProof/>
          <w:sz w:val="24"/>
          <w:szCs w:val="24"/>
          <w:lang w:val="de-DE" w:eastAsia="ko-KR"/>
        </w:rPr>
        <w:tab/>
      </w:r>
      <w:r w:rsidR="00E24FCC">
        <w:rPr>
          <w:noProof/>
        </w:rPr>
        <w:t>Clarify that the UE maximum TRP or EIRP (as governed by its power class) is assumed for the definition of the Rel-15 maximum UL duty cycle.</w:t>
      </w:r>
    </w:p>
    <w:p w14:paraId="42C87BBF" w14:textId="77777777" w:rsidR="00E24FCC" w:rsidRDefault="00E24FCC">
      <w:pPr>
        <w:pStyle w:val="TOC1"/>
        <w:rPr>
          <w:rFonts w:asciiTheme="minorHAnsi" w:eastAsiaTheme="minorEastAsia" w:hAnsiTheme="minorHAnsi" w:cstheme="minorBidi"/>
          <w:b w:val="0"/>
          <w:bCs w:val="0"/>
          <w:noProof/>
          <w:sz w:val="24"/>
          <w:szCs w:val="24"/>
          <w:lang w:val="de-DE" w:eastAsia="ko-KR"/>
        </w:rPr>
      </w:pPr>
      <w:r>
        <w:rPr>
          <w:noProof/>
        </w:rPr>
        <w:t>Proposal 2:</w:t>
      </w:r>
      <w:r>
        <w:rPr>
          <w:rFonts w:asciiTheme="minorHAnsi" w:eastAsiaTheme="minorEastAsia" w:hAnsiTheme="minorHAnsi" w:cstheme="minorBidi"/>
          <w:b w:val="0"/>
          <w:bCs w:val="0"/>
          <w:noProof/>
          <w:sz w:val="24"/>
          <w:szCs w:val="24"/>
          <w:lang w:val="de-DE" w:eastAsia="ko-KR"/>
        </w:rPr>
        <w:tab/>
      </w:r>
      <w:r>
        <w:rPr>
          <w:noProof/>
        </w:rPr>
        <w:t>Send LS to RAN WG2 asking to introduce further clarifications into the definition of maximum UL duty cycle.</w:t>
      </w:r>
    </w:p>
    <w:p w14:paraId="20403651" w14:textId="77777777" w:rsidR="00E24FCC" w:rsidRDefault="00E24FCC">
      <w:pPr>
        <w:pStyle w:val="TOC1"/>
        <w:rPr>
          <w:rFonts w:asciiTheme="minorHAnsi" w:eastAsiaTheme="minorEastAsia" w:hAnsiTheme="minorHAnsi" w:cstheme="minorBidi"/>
          <w:b w:val="0"/>
          <w:bCs w:val="0"/>
          <w:noProof/>
          <w:sz w:val="24"/>
          <w:szCs w:val="24"/>
          <w:lang w:val="de-DE" w:eastAsia="ko-KR"/>
        </w:rPr>
      </w:pPr>
      <w:r>
        <w:rPr>
          <w:noProof/>
        </w:rPr>
        <w:t>Proposal 3:</w:t>
      </w:r>
      <w:r>
        <w:rPr>
          <w:rFonts w:asciiTheme="minorHAnsi" w:eastAsiaTheme="minorEastAsia" w:hAnsiTheme="minorHAnsi" w:cstheme="minorBidi"/>
          <w:b w:val="0"/>
          <w:bCs w:val="0"/>
          <w:noProof/>
          <w:sz w:val="24"/>
          <w:szCs w:val="24"/>
          <w:lang w:val="de-DE" w:eastAsia="ko-KR"/>
        </w:rPr>
        <w:tab/>
      </w:r>
      <w:r>
        <w:rPr>
          <w:noProof/>
        </w:rPr>
        <w:t>Check whether further changes in TS 38.101-2 are needed or it is enough to clarify the definition of maximum UL duty cycle in TS 38.306.</w:t>
      </w:r>
    </w:p>
    <w:p w14:paraId="62768BC7" w14:textId="5A70726D" w:rsidR="005E69AE" w:rsidRDefault="00E0246E" w:rsidP="00055563">
      <w:r>
        <w:rPr>
          <w:noProof/>
        </w:rPr>
        <w:fldChar w:fldCharType="end"/>
      </w:r>
    </w:p>
    <w:p w14:paraId="4D133CD8" w14:textId="6F658666" w:rsidR="00276EE4" w:rsidRPr="003A0483" w:rsidRDefault="005E69AE" w:rsidP="001136ED">
      <w:pPr>
        <w:pStyle w:val="Heading1"/>
      </w:pPr>
      <w:r>
        <w:t>4</w:t>
      </w:r>
      <w:r>
        <w:tab/>
        <w:t>References</w:t>
      </w:r>
    </w:p>
    <w:p w14:paraId="527E798D" w14:textId="45FEFD22" w:rsidR="00DC7D5D" w:rsidRDefault="00DC7D5D" w:rsidP="00DC7D5D">
      <w:pPr>
        <w:pStyle w:val="EX"/>
        <w:numPr>
          <w:ilvl w:val="0"/>
          <w:numId w:val="5"/>
        </w:numPr>
      </w:pPr>
      <w:bookmarkStart w:id="24" w:name="_Ref16851234"/>
      <w:r w:rsidRPr="008A3154">
        <w:t>R4-1907454</w:t>
      </w:r>
      <w:r>
        <w:t>, "</w:t>
      </w:r>
      <w:r w:rsidRPr="008A3154">
        <w:t xml:space="preserve">CR to TS38.101-2 on FR2 PC3 UE </w:t>
      </w:r>
      <w:proofErr w:type="spellStart"/>
      <w:r w:rsidRPr="008A3154">
        <w:t>maxUplinkDutyCycle</w:t>
      </w:r>
      <w:proofErr w:type="spellEnd"/>
      <w:r>
        <w:t>", Nokia, Nokia Shanghai Bell</w:t>
      </w:r>
      <w:bookmarkEnd w:id="24"/>
    </w:p>
    <w:p w14:paraId="5909F947" w14:textId="77777777" w:rsidR="00DC7D5D" w:rsidRDefault="00DC7D5D" w:rsidP="00DC7D5D">
      <w:pPr>
        <w:pStyle w:val="EX"/>
        <w:numPr>
          <w:ilvl w:val="0"/>
          <w:numId w:val="5"/>
        </w:numPr>
      </w:pPr>
      <w:bookmarkStart w:id="25" w:name="_Ref16851251"/>
      <w:r w:rsidRPr="00236BD2">
        <w:t>R2-1908488</w:t>
      </w:r>
      <w:r>
        <w:t>, "</w:t>
      </w:r>
      <w:r w:rsidRPr="00236BD2">
        <w:t xml:space="preserve">CR on capability of </w:t>
      </w:r>
      <w:proofErr w:type="spellStart"/>
      <w:r w:rsidRPr="00236BD2">
        <w:t>maxUplinkDutyCycle</w:t>
      </w:r>
      <w:proofErr w:type="spellEnd"/>
      <w:r w:rsidRPr="00236BD2">
        <w:t xml:space="preserve"> for FR2</w:t>
      </w:r>
      <w:r>
        <w:t xml:space="preserve">", </w:t>
      </w:r>
      <w:r w:rsidRPr="00236BD2">
        <w:t>CMCC, OPPO, Apple</w:t>
      </w:r>
      <w:bookmarkEnd w:id="25"/>
    </w:p>
    <w:p w14:paraId="6EACF793" w14:textId="2AD575F9" w:rsidR="00DC7D5D" w:rsidRDefault="00DC7D5D" w:rsidP="00DC7D5D">
      <w:pPr>
        <w:pStyle w:val="EX"/>
        <w:numPr>
          <w:ilvl w:val="0"/>
          <w:numId w:val="5"/>
        </w:numPr>
      </w:pPr>
      <w:bookmarkStart w:id="26" w:name="_Ref16851253"/>
      <w:r>
        <w:t>R2-1908489, "</w:t>
      </w:r>
      <w:r w:rsidRPr="005E6877">
        <w:t xml:space="preserve">CR on capability of </w:t>
      </w:r>
      <w:proofErr w:type="spellStart"/>
      <w:r w:rsidRPr="005E6877">
        <w:t>maxUplinkDutyCycle</w:t>
      </w:r>
      <w:proofErr w:type="spellEnd"/>
      <w:r w:rsidRPr="005E6877">
        <w:t xml:space="preserve"> for FR2</w:t>
      </w:r>
      <w:r>
        <w:t xml:space="preserve">", </w:t>
      </w:r>
      <w:r w:rsidRPr="00236BD2">
        <w:t>CMCC, OPPO, Apple</w:t>
      </w:r>
      <w:bookmarkEnd w:id="26"/>
    </w:p>
    <w:p w14:paraId="5A1BA47B" w14:textId="6E1C8A4D" w:rsidR="00F27D95" w:rsidRDefault="00055563" w:rsidP="00DC7D5D">
      <w:pPr>
        <w:pStyle w:val="EX"/>
        <w:numPr>
          <w:ilvl w:val="0"/>
          <w:numId w:val="5"/>
        </w:numPr>
      </w:pPr>
      <w:r w:rsidRPr="00055563">
        <w:t>R4-2004682</w:t>
      </w:r>
      <w:r>
        <w:t>, "</w:t>
      </w:r>
      <w:r w:rsidRPr="00055563">
        <w:t>Clarification for the definition of the UL duty cycle</w:t>
      </w:r>
      <w:r>
        <w:t>", Apple Inc</w:t>
      </w:r>
    </w:p>
    <w:p w14:paraId="57F2AE92" w14:textId="2A92B878" w:rsidR="00055563" w:rsidRDefault="00055563" w:rsidP="00DC7D5D">
      <w:pPr>
        <w:pStyle w:val="EX"/>
        <w:numPr>
          <w:ilvl w:val="0"/>
          <w:numId w:val="5"/>
        </w:numPr>
      </w:pPr>
      <w:r w:rsidRPr="00055563">
        <w:t>R4-2003905</w:t>
      </w:r>
      <w:r>
        <w:t>, "</w:t>
      </w:r>
      <w:r w:rsidRPr="00055563">
        <w:t>On max reference power in UL duty cycle capability</w:t>
      </w:r>
      <w:r>
        <w:t>", OPPO</w:t>
      </w:r>
    </w:p>
    <w:p w14:paraId="59BB8CD6" w14:textId="071AFF0B" w:rsidR="00055563" w:rsidRDefault="00055563" w:rsidP="00DC7D5D">
      <w:pPr>
        <w:pStyle w:val="EX"/>
        <w:numPr>
          <w:ilvl w:val="0"/>
          <w:numId w:val="5"/>
        </w:numPr>
      </w:pPr>
      <w:r w:rsidRPr="00055563">
        <w:t>R4-2004777</w:t>
      </w:r>
      <w:r>
        <w:t>, "O</w:t>
      </w:r>
      <w:r w:rsidRPr="00055563">
        <w:t xml:space="preserve">n reference power corresponding to </w:t>
      </w:r>
      <w:proofErr w:type="spellStart"/>
      <w:r w:rsidRPr="00055563">
        <w:t>maxUplinkdutyCycle</w:t>
      </w:r>
      <w:proofErr w:type="spellEnd"/>
      <w:r>
        <w:t>", Huawei</w:t>
      </w:r>
    </w:p>
    <w:bookmarkEnd w:id="0"/>
    <w:p w14:paraId="512085C5" w14:textId="77777777" w:rsidR="006B117F" w:rsidRPr="004D3578" w:rsidRDefault="006B117F" w:rsidP="006B117F">
      <w:pPr>
        <w:pStyle w:val="EX"/>
        <w:numPr>
          <w:ilvl w:val="0"/>
          <w:numId w:val="0"/>
        </w:numPr>
        <w:ind w:left="369" w:hanging="369"/>
      </w:pPr>
    </w:p>
    <w:sectPr w:rsidR="006B117F" w:rsidRPr="004D3578"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169404" w14:textId="77777777" w:rsidR="000A7A5B" w:rsidRDefault="000A7A5B">
      <w:r>
        <w:separator/>
      </w:r>
    </w:p>
  </w:endnote>
  <w:endnote w:type="continuationSeparator" w:id="0">
    <w:p w14:paraId="2453D73C" w14:textId="77777777" w:rsidR="000A7A5B" w:rsidRDefault="000A7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CC"/>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CB38D7" w:rsidRDefault="00CB38D7">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CB38D7" w:rsidRDefault="00CB38D7"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19DFBD" w14:textId="77777777" w:rsidR="000A7A5B" w:rsidRDefault="000A7A5B">
      <w:r>
        <w:separator/>
      </w:r>
    </w:p>
  </w:footnote>
  <w:footnote w:type="continuationSeparator" w:id="0">
    <w:p w14:paraId="4065209F" w14:textId="77777777" w:rsidR="000A7A5B" w:rsidRDefault="000A7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CB38D7" w:rsidRDefault="00CB38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B38D7" w:rsidRDefault="00CB38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EE2"/>
    <w:rsid w:val="00033397"/>
    <w:rsid w:val="00040095"/>
    <w:rsid w:val="00051834"/>
    <w:rsid w:val="00054A22"/>
    <w:rsid w:val="00055563"/>
    <w:rsid w:val="00062023"/>
    <w:rsid w:val="00062789"/>
    <w:rsid w:val="000655A6"/>
    <w:rsid w:val="00080512"/>
    <w:rsid w:val="00090A39"/>
    <w:rsid w:val="00095444"/>
    <w:rsid w:val="000A365D"/>
    <w:rsid w:val="000A62E3"/>
    <w:rsid w:val="000A68F3"/>
    <w:rsid w:val="000A7A5B"/>
    <w:rsid w:val="000B104F"/>
    <w:rsid w:val="000C06B1"/>
    <w:rsid w:val="000C47C3"/>
    <w:rsid w:val="000D58AB"/>
    <w:rsid w:val="000F5CDD"/>
    <w:rsid w:val="00104BC6"/>
    <w:rsid w:val="001136ED"/>
    <w:rsid w:val="00114E2C"/>
    <w:rsid w:val="00122FDF"/>
    <w:rsid w:val="00132359"/>
    <w:rsid w:val="00133525"/>
    <w:rsid w:val="00146EEC"/>
    <w:rsid w:val="001578DB"/>
    <w:rsid w:val="00160B0A"/>
    <w:rsid w:val="001728FA"/>
    <w:rsid w:val="001A2D84"/>
    <w:rsid w:val="001A4C42"/>
    <w:rsid w:val="001C21C3"/>
    <w:rsid w:val="001C42DB"/>
    <w:rsid w:val="001C623F"/>
    <w:rsid w:val="001C740D"/>
    <w:rsid w:val="001D02C2"/>
    <w:rsid w:val="001D4EB8"/>
    <w:rsid w:val="001D6527"/>
    <w:rsid w:val="001E1C6B"/>
    <w:rsid w:val="001F0BA7"/>
    <w:rsid w:val="001F0C1D"/>
    <w:rsid w:val="001F1132"/>
    <w:rsid w:val="001F168B"/>
    <w:rsid w:val="00202558"/>
    <w:rsid w:val="002027A9"/>
    <w:rsid w:val="00216170"/>
    <w:rsid w:val="002347A2"/>
    <w:rsid w:val="0024521F"/>
    <w:rsid w:val="002466C4"/>
    <w:rsid w:val="00247926"/>
    <w:rsid w:val="00264BA8"/>
    <w:rsid w:val="002675F0"/>
    <w:rsid w:val="00272B54"/>
    <w:rsid w:val="00276EE4"/>
    <w:rsid w:val="00293466"/>
    <w:rsid w:val="002B6339"/>
    <w:rsid w:val="002B7BC7"/>
    <w:rsid w:val="002C1875"/>
    <w:rsid w:val="002D5581"/>
    <w:rsid w:val="002D5FAA"/>
    <w:rsid w:val="002E00EE"/>
    <w:rsid w:val="002F17D3"/>
    <w:rsid w:val="003063C5"/>
    <w:rsid w:val="003172DC"/>
    <w:rsid w:val="0033477C"/>
    <w:rsid w:val="0034052F"/>
    <w:rsid w:val="0034597D"/>
    <w:rsid w:val="00347773"/>
    <w:rsid w:val="0035462D"/>
    <w:rsid w:val="003632A8"/>
    <w:rsid w:val="00366CA4"/>
    <w:rsid w:val="00376088"/>
    <w:rsid w:val="003765B8"/>
    <w:rsid w:val="00384E4F"/>
    <w:rsid w:val="003A0483"/>
    <w:rsid w:val="003A0FE2"/>
    <w:rsid w:val="003A601B"/>
    <w:rsid w:val="003C3971"/>
    <w:rsid w:val="003E7753"/>
    <w:rsid w:val="003F6B60"/>
    <w:rsid w:val="00423334"/>
    <w:rsid w:val="00434511"/>
    <w:rsid w:val="004345EC"/>
    <w:rsid w:val="00471B35"/>
    <w:rsid w:val="004826A9"/>
    <w:rsid w:val="00485280"/>
    <w:rsid w:val="004A3A87"/>
    <w:rsid w:val="004B7EAA"/>
    <w:rsid w:val="004C1601"/>
    <w:rsid w:val="004D3578"/>
    <w:rsid w:val="004E1737"/>
    <w:rsid w:val="004E202F"/>
    <w:rsid w:val="004E213A"/>
    <w:rsid w:val="004F0988"/>
    <w:rsid w:val="004F3340"/>
    <w:rsid w:val="004F3E3D"/>
    <w:rsid w:val="00517B0C"/>
    <w:rsid w:val="00526705"/>
    <w:rsid w:val="005317B4"/>
    <w:rsid w:val="0053388B"/>
    <w:rsid w:val="00535773"/>
    <w:rsid w:val="00543E6C"/>
    <w:rsid w:val="00565087"/>
    <w:rsid w:val="00565195"/>
    <w:rsid w:val="00572E14"/>
    <w:rsid w:val="005806B7"/>
    <w:rsid w:val="005900F2"/>
    <w:rsid w:val="00594CF4"/>
    <w:rsid w:val="005973BE"/>
    <w:rsid w:val="005A5986"/>
    <w:rsid w:val="005A62F8"/>
    <w:rsid w:val="005B6BAE"/>
    <w:rsid w:val="005D2E01"/>
    <w:rsid w:val="005D7526"/>
    <w:rsid w:val="005E4F58"/>
    <w:rsid w:val="005E69AE"/>
    <w:rsid w:val="005F3794"/>
    <w:rsid w:val="00602AEA"/>
    <w:rsid w:val="0060765C"/>
    <w:rsid w:val="00607E3C"/>
    <w:rsid w:val="00614FDF"/>
    <w:rsid w:val="006246A7"/>
    <w:rsid w:val="0062595A"/>
    <w:rsid w:val="0063543D"/>
    <w:rsid w:val="00647114"/>
    <w:rsid w:val="0065767E"/>
    <w:rsid w:val="00667A11"/>
    <w:rsid w:val="00671BA7"/>
    <w:rsid w:val="00671EBB"/>
    <w:rsid w:val="006A323F"/>
    <w:rsid w:val="006B117F"/>
    <w:rsid w:val="006B30D0"/>
    <w:rsid w:val="006C3D95"/>
    <w:rsid w:val="006E5C86"/>
    <w:rsid w:val="006F49E6"/>
    <w:rsid w:val="00713C44"/>
    <w:rsid w:val="00734A5B"/>
    <w:rsid w:val="0074026F"/>
    <w:rsid w:val="007429F6"/>
    <w:rsid w:val="00744E76"/>
    <w:rsid w:val="00752198"/>
    <w:rsid w:val="00753881"/>
    <w:rsid w:val="007565AB"/>
    <w:rsid w:val="00756ABD"/>
    <w:rsid w:val="00761619"/>
    <w:rsid w:val="00766AA1"/>
    <w:rsid w:val="00774DA4"/>
    <w:rsid w:val="00781F0F"/>
    <w:rsid w:val="00797D0F"/>
    <w:rsid w:val="007A0820"/>
    <w:rsid w:val="007B600E"/>
    <w:rsid w:val="007C2486"/>
    <w:rsid w:val="007C373C"/>
    <w:rsid w:val="007C4186"/>
    <w:rsid w:val="007C6770"/>
    <w:rsid w:val="007F0F4A"/>
    <w:rsid w:val="007F20A9"/>
    <w:rsid w:val="007F6E20"/>
    <w:rsid w:val="008028A4"/>
    <w:rsid w:val="00820B25"/>
    <w:rsid w:val="00825DBD"/>
    <w:rsid w:val="0082768D"/>
    <w:rsid w:val="00830747"/>
    <w:rsid w:val="008327E8"/>
    <w:rsid w:val="008767C1"/>
    <w:rsid w:val="008768CA"/>
    <w:rsid w:val="008A1094"/>
    <w:rsid w:val="008C384C"/>
    <w:rsid w:val="008C7C3B"/>
    <w:rsid w:val="008D3341"/>
    <w:rsid w:val="008E35EF"/>
    <w:rsid w:val="008E415C"/>
    <w:rsid w:val="008E7986"/>
    <w:rsid w:val="0090271F"/>
    <w:rsid w:val="00902E23"/>
    <w:rsid w:val="00905CF4"/>
    <w:rsid w:val="009114D7"/>
    <w:rsid w:val="0091348E"/>
    <w:rsid w:val="00917CCB"/>
    <w:rsid w:val="00917FC5"/>
    <w:rsid w:val="0092765D"/>
    <w:rsid w:val="00931783"/>
    <w:rsid w:val="0094203F"/>
    <w:rsid w:val="00942E7E"/>
    <w:rsid w:val="00942EC2"/>
    <w:rsid w:val="009434B9"/>
    <w:rsid w:val="00983C7A"/>
    <w:rsid w:val="009841ED"/>
    <w:rsid w:val="009B36C8"/>
    <w:rsid w:val="009B4CAD"/>
    <w:rsid w:val="009D3E65"/>
    <w:rsid w:val="009E2EFD"/>
    <w:rsid w:val="009E5870"/>
    <w:rsid w:val="009F37B7"/>
    <w:rsid w:val="009F5E43"/>
    <w:rsid w:val="00A00EA3"/>
    <w:rsid w:val="00A05502"/>
    <w:rsid w:val="00A10F02"/>
    <w:rsid w:val="00A164B4"/>
    <w:rsid w:val="00A26956"/>
    <w:rsid w:val="00A2740C"/>
    <w:rsid w:val="00A41F9F"/>
    <w:rsid w:val="00A45FBE"/>
    <w:rsid w:val="00A53724"/>
    <w:rsid w:val="00A708B4"/>
    <w:rsid w:val="00A73129"/>
    <w:rsid w:val="00A82316"/>
    <w:rsid w:val="00A82346"/>
    <w:rsid w:val="00A92BA1"/>
    <w:rsid w:val="00A936D5"/>
    <w:rsid w:val="00AC6467"/>
    <w:rsid w:val="00AC6BC6"/>
    <w:rsid w:val="00AD1007"/>
    <w:rsid w:val="00AE3797"/>
    <w:rsid w:val="00AE6A29"/>
    <w:rsid w:val="00AE7938"/>
    <w:rsid w:val="00B03BA8"/>
    <w:rsid w:val="00B13A90"/>
    <w:rsid w:val="00B15449"/>
    <w:rsid w:val="00B85868"/>
    <w:rsid w:val="00B93086"/>
    <w:rsid w:val="00BA0D42"/>
    <w:rsid w:val="00BA19ED"/>
    <w:rsid w:val="00BA300B"/>
    <w:rsid w:val="00BA4B8D"/>
    <w:rsid w:val="00BC0F7D"/>
    <w:rsid w:val="00BE00C0"/>
    <w:rsid w:val="00BE3255"/>
    <w:rsid w:val="00BF128E"/>
    <w:rsid w:val="00C02233"/>
    <w:rsid w:val="00C025F6"/>
    <w:rsid w:val="00C1496A"/>
    <w:rsid w:val="00C33079"/>
    <w:rsid w:val="00C45231"/>
    <w:rsid w:val="00C61A30"/>
    <w:rsid w:val="00C72833"/>
    <w:rsid w:val="00C80F1D"/>
    <w:rsid w:val="00C93F40"/>
    <w:rsid w:val="00CA3D0C"/>
    <w:rsid w:val="00CB38D7"/>
    <w:rsid w:val="00CC5431"/>
    <w:rsid w:val="00CC6040"/>
    <w:rsid w:val="00CC62F0"/>
    <w:rsid w:val="00CF20E3"/>
    <w:rsid w:val="00D13AB4"/>
    <w:rsid w:val="00D309CC"/>
    <w:rsid w:val="00D46431"/>
    <w:rsid w:val="00D50760"/>
    <w:rsid w:val="00D56A52"/>
    <w:rsid w:val="00D57972"/>
    <w:rsid w:val="00D627AE"/>
    <w:rsid w:val="00D675A9"/>
    <w:rsid w:val="00D712FB"/>
    <w:rsid w:val="00D738D6"/>
    <w:rsid w:val="00D755EB"/>
    <w:rsid w:val="00D87E00"/>
    <w:rsid w:val="00D9134D"/>
    <w:rsid w:val="00D91864"/>
    <w:rsid w:val="00DA7A03"/>
    <w:rsid w:val="00DB1818"/>
    <w:rsid w:val="00DB6268"/>
    <w:rsid w:val="00DC309B"/>
    <w:rsid w:val="00DC4DA2"/>
    <w:rsid w:val="00DC7D5D"/>
    <w:rsid w:val="00DD4C17"/>
    <w:rsid w:val="00DF215F"/>
    <w:rsid w:val="00DF2B1F"/>
    <w:rsid w:val="00DF6189"/>
    <w:rsid w:val="00DF62CD"/>
    <w:rsid w:val="00E0246E"/>
    <w:rsid w:val="00E10728"/>
    <w:rsid w:val="00E16509"/>
    <w:rsid w:val="00E2486F"/>
    <w:rsid w:val="00E24FCC"/>
    <w:rsid w:val="00E32503"/>
    <w:rsid w:val="00E344B4"/>
    <w:rsid w:val="00E44582"/>
    <w:rsid w:val="00E5039A"/>
    <w:rsid w:val="00E52814"/>
    <w:rsid w:val="00E66A66"/>
    <w:rsid w:val="00E72324"/>
    <w:rsid w:val="00E72ABE"/>
    <w:rsid w:val="00E77645"/>
    <w:rsid w:val="00E86AF6"/>
    <w:rsid w:val="00EC4A25"/>
    <w:rsid w:val="00ED438D"/>
    <w:rsid w:val="00EE089F"/>
    <w:rsid w:val="00EE5AA7"/>
    <w:rsid w:val="00F025A2"/>
    <w:rsid w:val="00F04712"/>
    <w:rsid w:val="00F121EA"/>
    <w:rsid w:val="00F20B16"/>
    <w:rsid w:val="00F21311"/>
    <w:rsid w:val="00F2292D"/>
    <w:rsid w:val="00F22EC7"/>
    <w:rsid w:val="00F27D95"/>
    <w:rsid w:val="00F325C8"/>
    <w:rsid w:val="00F5017F"/>
    <w:rsid w:val="00F56EBA"/>
    <w:rsid w:val="00F621C8"/>
    <w:rsid w:val="00F62AEB"/>
    <w:rsid w:val="00F653B8"/>
    <w:rsid w:val="00F70647"/>
    <w:rsid w:val="00FA1266"/>
    <w:rsid w:val="00FA56DA"/>
    <w:rsid w:val="00FC1192"/>
    <w:rsid w:val="00FC1D60"/>
    <w:rsid w:val="00FC39AF"/>
    <w:rsid w:val="00FE26D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PLChar">
    <w:name w:val="PL Char"/>
    <w:link w:val="PL"/>
    <w:qFormat/>
    <w:rsid w:val="00062789"/>
    <w:rPr>
      <w:rFonts w:ascii="Courier New" w:hAnsi="Courier New"/>
      <w:noProof/>
      <w:sz w:val="16"/>
      <w:lang w:eastAsia="en-US"/>
    </w:rPr>
  </w:style>
  <w:style w:type="character" w:customStyle="1" w:styleId="B1Char">
    <w:name w:val="B1 Char"/>
    <w:link w:val="B1"/>
    <w:rsid w:val="0033477C"/>
    <w:rPr>
      <w:lang w:eastAsia="en-US"/>
    </w:rPr>
  </w:style>
  <w:style w:type="character" w:customStyle="1" w:styleId="TACChar">
    <w:name w:val="TAC Char"/>
    <w:link w:val="TAC"/>
    <w:rsid w:val="00A45FBE"/>
    <w:rPr>
      <w:rFonts w:ascii="Arial" w:hAnsi="Arial"/>
      <w:sz w:val="18"/>
      <w:lang w:eastAsia="en-US"/>
    </w:rPr>
  </w:style>
  <w:style w:type="character" w:customStyle="1" w:styleId="TAHCar">
    <w:name w:val="TAH Car"/>
    <w:link w:val="TAH"/>
    <w:qFormat/>
    <w:rsid w:val="00A45FBE"/>
    <w:rPr>
      <w:rFonts w:ascii="Arial" w:hAnsi="Arial"/>
      <w:b/>
      <w:sz w:val="18"/>
      <w:lang w:eastAsia="en-US"/>
    </w:rPr>
  </w:style>
  <w:style w:type="character" w:customStyle="1" w:styleId="THChar">
    <w:name w:val="TH Char"/>
    <w:link w:val="TH"/>
    <w:rsid w:val="00A45FBE"/>
    <w:rPr>
      <w:rFonts w:ascii="Arial" w:hAnsi="Arial"/>
      <w:b/>
      <w:lang w:eastAsia="en-US"/>
    </w:rPr>
  </w:style>
  <w:style w:type="character" w:customStyle="1" w:styleId="TFChar">
    <w:name w:val="TF Char"/>
    <w:link w:val="TF"/>
    <w:rsid w:val="00A45FBE"/>
    <w:rPr>
      <w:rFonts w:ascii="Arial" w:hAnsi="Arial"/>
      <w:b/>
      <w:lang w:eastAsia="en-US"/>
    </w:rPr>
  </w:style>
  <w:style w:type="paragraph" w:customStyle="1" w:styleId="tal0">
    <w:name w:val="tal"/>
    <w:basedOn w:val="Normal"/>
    <w:rsid w:val="00A936D5"/>
    <w:pPr>
      <w:spacing w:before="100" w:beforeAutospacing="1" w:after="100" w:afterAutospacing="1"/>
    </w:pPr>
    <w:rPr>
      <w:sz w:val="24"/>
      <w:szCs w:val="24"/>
      <w:lang w:val="de-DE" w:eastAsia="en-GB"/>
    </w:rPr>
  </w:style>
  <w:style w:type="character" w:customStyle="1" w:styleId="apple-converted-space">
    <w:name w:val="apple-converted-space"/>
    <w:basedOn w:val="DefaultParagraphFont"/>
    <w:rsid w:val="00A936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8479837">
      <w:bodyDiv w:val="1"/>
      <w:marLeft w:val="0"/>
      <w:marRight w:val="0"/>
      <w:marTop w:val="0"/>
      <w:marBottom w:val="0"/>
      <w:divBdr>
        <w:top w:val="none" w:sz="0" w:space="0" w:color="auto"/>
        <w:left w:val="none" w:sz="0" w:space="0" w:color="auto"/>
        <w:bottom w:val="none" w:sz="0" w:space="0" w:color="auto"/>
        <w:right w:val="none" w:sz="0" w:space="0" w:color="auto"/>
      </w:divBdr>
    </w:div>
    <w:div w:id="1731997049">
      <w:bodyDiv w:val="1"/>
      <w:marLeft w:val="0"/>
      <w:marRight w:val="0"/>
      <w:marTop w:val="0"/>
      <w:marBottom w:val="0"/>
      <w:divBdr>
        <w:top w:val="none" w:sz="0" w:space="0" w:color="auto"/>
        <w:left w:val="none" w:sz="0" w:space="0" w:color="auto"/>
        <w:bottom w:val="none" w:sz="0" w:space="0" w:color="auto"/>
        <w:right w:val="none" w:sz="0" w:space="0" w:color="auto"/>
      </w:divBdr>
    </w:div>
    <w:div w:id="1841459532">
      <w:bodyDiv w:val="1"/>
      <w:marLeft w:val="0"/>
      <w:marRight w:val="0"/>
      <w:marTop w:val="0"/>
      <w:marBottom w:val="0"/>
      <w:divBdr>
        <w:top w:val="none" w:sz="0" w:space="0" w:color="auto"/>
        <w:left w:val="none" w:sz="0" w:space="0" w:color="auto"/>
        <w:bottom w:val="none" w:sz="0" w:space="0" w:color="auto"/>
        <w:right w:val="none" w:sz="0" w:space="0" w:color="auto"/>
      </w:divBdr>
    </w:div>
    <w:div w:id="201464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ED858-154D-5149-B84F-FB4E51EDB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165</TotalTime>
  <Pages>3</Pages>
  <Words>1328</Words>
  <Characters>7575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8886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41</cp:revision>
  <cp:lastPrinted>2019-02-25T14:05:00Z</cp:lastPrinted>
  <dcterms:created xsi:type="dcterms:W3CDTF">2019-11-04T10:08:00Z</dcterms:created>
  <dcterms:modified xsi:type="dcterms:W3CDTF">2020-05-15T18:15:00Z</dcterms:modified>
  <cp:category/>
</cp:coreProperties>
</file>